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Keighley and Ilkley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Keighley and Ilkley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Keighley and Ilkley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Keighley and Ilkley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Keighley and Ilkley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Keighley and Ilkley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62.5% </w:t>
      </w:r>
      <w:r w:rsidRPr="004747BF">
        <w:rPr>
          <w:rFonts w:ascii="Libre Franklin Light" w:eastAsia="Times New Roman" w:hAnsi="Libre Franklin Light" w:cs="Calibri Light"/>
        </w:rPr>
        <w:t xml:space="preserve">of those respondents classified as PGSI 8+ in Keighley and Ilkley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Keighley and Ilkley is estimated to be </w:t>
      </w:r>
      <w:r w:rsidRPr="00773DF7">
        <w:rPr>
          <w:rFonts w:ascii="Libre Franklin Light" w:eastAsia="Times New Roman" w:hAnsi="Libre Franklin Light" w:cs="Calibri Light"/>
          <w:b/>
          <w:bCs/>
          <w:color w:val="C45911" w:themeColor="accent2" w:themeShade="BF"/>
        </w:rPr>
        <w:t xml:space="preserve">£1,964,669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Keighley and Ilkley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Keighley and Ilkley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Keighley and Ilkley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Keighley and Ilkley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eighley and Ilk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Keighley and Ilkley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eighley and Ilk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Keighley and Ilkley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Keighley and Ilkley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eighley and Ilk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Keighley and Ilkley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Keighley and Ilkley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Keighley and Ilkley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Keighley and Ilkley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Keighley and Ilkley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Keighley and Ilkley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£1,964,669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Keighley and Ilkley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£32,001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£661,804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£47,409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£13,334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£24,445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£1,185,676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£1,964,669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Keighley and Ilkley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Keighley and Ilkley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Keighley and Ilkley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Keighley and Ilkley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Keighley and Ilkley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Keighley and Ilkley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Keighley and Ilkley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Keighley and Ilkley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Keighley and Ilkley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Keighley and Ilkley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Keighley and Ilkley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Keighley and Ilkley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503AB04-1777-450E-BA9C-70C027038D3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